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69D9D10E" w:rsidR="00411AE8" w:rsidRPr="00411AE8" w:rsidRDefault="00842CBA"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Da</w:t>
      </w:r>
      <w:r w:rsidR="00971FB8">
        <w:rPr>
          <w:rFonts w:ascii="Arial" w:eastAsia="Times New Roman" w:hAnsi="Arial" w:cs="Arial"/>
          <w:color w:val="auto"/>
          <w:kern w:val="0"/>
          <w:sz w:val="20"/>
          <w:szCs w:val="20"/>
          <w14:ligatures w14:val="none"/>
        </w:rPr>
        <w:t>nny R. &amp; Lou Ann Murphy</w:t>
      </w:r>
    </w:p>
    <w:p w14:paraId="63062982" w14:textId="2AD940D7" w:rsidR="00411AE8" w:rsidRDefault="00971FB8"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120 Elliott Hill Road</w:t>
      </w:r>
    </w:p>
    <w:p w14:paraId="07817864" w14:textId="2F7C7083" w:rsidR="00E82557" w:rsidRPr="00411AE8" w:rsidRDefault="00971FB8"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Portsmouth</w:t>
      </w:r>
      <w:r w:rsidR="00842CBA">
        <w:rPr>
          <w:rFonts w:ascii="Arial" w:eastAsia="Times New Roman" w:hAnsi="Arial" w:cs="Arial"/>
          <w:color w:val="auto"/>
          <w:kern w:val="0"/>
          <w:sz w:val="20"/>
          <w:szCs w:val="20"/>
          <w14:ligatures w14:val="none"/>
        </w:rPr>
        <w:t>, Ohio 45662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8FF0" w14:textId="77777777" w:rsidR="00AA0473" w:rsidRDefault="00AA0473" w:rsidP="001B7505">
      <w:r>
        <w:separator/>
      </w:r>
    </w:p>
  </w:endnote>
  <w:endnote w:type="continuationSeparator" w:id="0">
    <w:p w14:paraId="2510A138" w14:textId="77777777" w:rsidR="00AA0473" w:rsidRDefault="00AA0473"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EA7" w14:textId="77777777" w:rsidR="00AA0473" w:rsidRDefault="00AA0473" w:rsidP="001B7505">
      <w:r>
        <w:separator/>
      </w:r>
    </w:p>
  </w:footnote>
  <w:footnote w:type="continuationSeparator" w:id="0">
    <w:p w14:paraId="5E05BF93" w14:textId="77777777" w:rsidR="00AA0473" w:rsidRDefault="00AA0473"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77AD"/>
    <w:rsid w:val="0032384C"/>
    <w:rsid w:val="00357EF0"/>
    <w:rsid w:val="00381B4B"/>
    <w:rsid w:val="00411AE8"/>
    <w:rsid w:val="004827A0"/>
    <w:rsid w:val="004C6541"/>
    <w:rsid w:val="00517372"/>
    <w:rsid w:val="00532BB0"/>
    <w:rsid w:val="005B28C2"/>
    <w:rsid w:val="005C4878"/>
    <w:rsid w:val="005E0AF6"/>
    <w:rsid w:val="005F5B46"/>
    <w:rsid w:val="00690F84"/>
    <w:rsid w:val="006E113F"/>
    <w:rsid w:val="00842CBA"/>
    <w:rsid w:val="00853AC6"/>
    <w:rsid w:val="00971FB8"/>
    <w:rsid w:val="009C7AF5"/>
    <w:rsid w:val="00A20E6F"/>
    <w:rsid w:val="00A627B0"/>
    <w:rsid w:val="00AA0473"/>
    <w:rsid w:val="00AB7EF7"/>
    <w:rsid w:val="00AD760C"/>
    <w:rsid w:val="00B448CC"/>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1</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2025-03-25T18:58:00Z</dcterms:created>
  <dcterms:modified xsi:type="dcterms:W3CDTF">2025-03-25T18:58:00Z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